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Pr="007A71E9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proofErr w:type="gramStart"/>
      <w:r w:rsidRPr="007A71E9">
        <w:rPr>
          <w:rFonts w:ascii="Arial" w:eastAsia="MS Mincho" w:hAnsi="Arial" w:cs="Arial"/>
          <w:b/>
          <w:bCs/>
          <w:sz w:val="20"/>
          <w:szCs w:val="20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Pr="007A71E9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7A71E9">
        <w:rPr>
          <w:rFonts w:ascii="Arial" w:eastAsia="MS Mincho" w:hAnsi="Arial" w:cs="Arial"/>
          <w:b/>
          <w:bCs/>
          <w:sz w:val="20"/>
          <w:szCs w:val="20"/>
        </w:rPr>
        <w:t xml:space="preserve">соответствии с требованиями ГОСТ </w:t>
      </w:r>
      <w:proofErr w:type="gramStart"/>
      <w:r w:rsidRPr="007A71E9">
        <w:rPr>
          <w:rFonts w:ascii="Arial" w:eastAsia="MS Mincho" w:hAnsi="Arial" w:cs="Arial"/>
          <w:b/>
          <w:bCs/>
          <w:sz w:val="20"/>
          <w:szCs w:val="20"/>
        </w:rPr>
        <w:t>Р</w:t>
      </w:r>
      <w:proofErr w:type="gramEnd"/>
      <w:r w:rsidRPr="007A71E9">
        <w:rPr>
          <w:rFonts w:ascii="Arial" w:eastAsia="MS Mincho" w:hAnsi="Arial" w:cs="Arial"/>
          <w:b/>
          <w:bCs/>
          <w:sz w:val="20"/>
          <w:szCs w:val="20"/>
        </w:rPr>
        <w:t xml:space="preserve"> 52290-2004)</w:t>
      </w:r>
    </w:p>
    <w:p w:rsidR="001842E0" w:rsidRPr="007A71E9" w:rsidRDefault="007A71E9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proofErr w:type="spellStart"/>
      <w:proofErr w:type="gramStart"/>
      <w:r w:rsidRPr="007A71E9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7A71E9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Набережная</w:t>
      </w:r>
    </w:p>
    <w:p w:rsidR="001842E0" w:rsidRPr="007A71E9" w:rsidRDefault="001842E0">
      <w:pPr>
        <w:pStyle w:val="1"/>
        <w:rPr>
          <w:i/>
          <w:iCs/>
          <w:sz w:val="20"/>
          <w:szCs w:val="20"/>
        </w:rPr>
      </w:pPr>
      <w:r w:rsidRPr="007A71E9">
        <w:rPr>
          <w:sz w:val="20"/>
          <w:szCs w:val="20"/>
        </w:rPr>
        <w:t>Протяженность участка –</w:t>
      </w:r>
      <w:r w:rsidRPr="007A71E9">
        <w:rPr>
          <w:i/>
          <w:iCs/>
          <w:sz w:val="20"/>
          <w:szCs w:val="20"/>
        </w:rPr>
        <w:t xml:space="preserve"> </w:t>
      </w:r>
      <w:bookmarkStart w:id="1" w:name="FROMTO"/>
      <w:bookmarkEnd w:id="1"/>
      <w:r w:rsidR="007A71E9" w:rsidRPr="007A71E9">
        <w:rPr>
          <w:i/>
          <w:iCs/>
          <w:sz w:val="20"/>
          <w:szCs w:val="20"/>
        </w:rPr>
        <w:t>От 0+0 до 0+919</w:t>
      </w:r>
    </w:p>
    <w:p w:rsidR="001842E0" w:rsidRPr="007A71E9" w:rsidRDefault="001842E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7A71E9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7A71E9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1842E0" w:rsidRPr="007A71E9" w:rsidRDefault="001842E0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186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24"/>
        <w:gridCol w:w="1464"/>
        <w:gridCol w:w="1391"/>
        <w:gridCol w:w="994"/>
        <w:gridCol w:w="1391"/>
        <w:gridCol w:w="696"/>
        <w:gridCol w:w="1093"/>
        <w:gridCol w:w="894"/>
        <w:gridCol w:w="845"/>
        <w:gridCol w:w="894"/>
      </w:tblGrid>
      <w:tr w:rsidR="001842E0" w:rsidRPr="007A71E9" w:rsidTr="00237406">
        <w:trPr>
          <w:trHeight w:val="20"/>
          <w:tblHeader/>
          <w:jc w:val="center"/>
        </w:trPr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Номер знака по ГОСТ </w:t>
            </w:r>
            <w:proofErr w:type="gramStart"/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Р</w:t>
            </w:r>
            <w:proofErr w:type="gramEnd"/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52290-2004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Типоразмер знака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Площадь знаков, м</w:t>
            </w:r>
            <w:proofErr w:type="gramStart"/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proofErr w:type="gramEnd"/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(для знаков индивидуального проектирования)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Адрес (</w:t>
            </w:r>
            <w:proofErr w:type="gramStart"/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+м)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Установлено / требуется установить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Месторасположение</w:t>
            </w:r>
          </w:p>
        </w:tc>
      </w:tr>
      <w:tr w:rsidR="001842E0" w:rsidRPr="007A71E9" w:rsidTr="00237406">
        <w:trPr>
          <w:trHeight w:val="20"/>
          <w:tblHeader/>
          <w:jc w:val="center"/>
        </w:trPr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7A71E9" w:rsidRPr="007A71E9" w:rsidTr="00237406">
        <w:trPr>
          <w:trHeight w:val="20"/>
          <w:jc w:val="center"/>
        </w:trPr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sz w:val="20"/>
                <w:szCs w:val="20"/>
              </w:rPr>
              <w:t>Знаки приоритета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71E9" w:rsidRPr="007A71E9" w:rsidTr="00237406">
        <w:trPr>
          <w:trHeight w:val="20"/>
          <w:jc w:val="center"/>
        </w:trPr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0+183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7A71E9" w:rsidRPr="007A71E9" w:rsidTr="00237406">
        <w:trPr>
          <w:trHeight w:val="20"/>
          <w:jc w:val="center"/>
        </w:trPr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0+356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7A71E9" w:rsidRPr="007A71E9" w:rsidTr="00237406">
        <w:trPr>
          <w:trHeight w:val="20"/>
          <w:jc w:val="center"/>
        </w:trPr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71E9" w:rsidRPr="007A71E9" w:rsidTr="00237406">
        <w:trPr>
          <w:trHeight w:val="20"/>
          <w:jc w:val="center"/>
        </w:trPr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71E9" w:rsidRPr="007A71E9" w:rsidTr="00237406">
        <w:trPr>
          <w:trHeight w:val="20"/>
          <w:jc w:val="center"/>
        </w:trPr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71E9" w:rsidRPr="007A71E9" w:rsidTr="00237406">
        <w:trPr>
          <w:trHeight w:val="20"/>
          <w:jc w:val="center"/>
        </w:trPr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sz w:val="20"/>
                <w:szCs w:val="20"/>
              </w:rPr>
              <w:t>Всего установлено: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71E9" w:rsidRPr="007A71E9" w:rsidTr="00237406">
        <w:trPr>
          <w:trHeight w:val="20"/>
          <w:jc w:val="center"/>
        </w:trPr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sz w:val="20"/>
                <w:szCs w:val="20"/>
              </w:rPr>
              <w:t>Всего требуется: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71E9" w:rsidRPr="007A71E9" w:rsidRDefault="007A71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2E0" w:rsidRPr="007A71E9" w:rsidTr="00237406">
        <w:trPr>
          <w:trHeight w:val="20"/>
          <w:jc w:val="center"/>
        </w:trPr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 w:rsidP="007A71E9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7A71E9" w:rsidP="007A71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71E9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7A71E9" w:rsidP="007A71E9">
            <w:pPr>
              <w:rPr>
                <w:rFonts w:ascii="Arial" w:hAnsi="Arial" w:cs="Arial"/>
                <w:sz w:val="20"/>
                <w:szCs w:val="20"/>
              </w:rPr>
            </w:pPr>
            <w:r w:rsidRPr="007A71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 w:rsidP="007A71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A71E9" w:rsidRDefault="00184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237406" w:rsidRDefault="00237406">
      <w:pPr>
        <w:pStyle w:val="a3"/>
        <w:rPr>
          <w:rFonts w:eastAsia="MS Mincho"/>
        </w:rPr>
      </w:pPr>
    </w:p>
    <w:p w:rsidR="00237406" w:rsidRPr="00237406" w:rsidRDefault="00237406" w:rsidP="00237406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237406">
        <w:rPr>
          <w:rFonts w:ascii="Arial" w:hAnsi="Arial" w:cs="Arial"/>
          <w:b/>
          <w:bCs/>
          <w:sz w:val="20"/>
          <w:szCs w:val="20"/>
        </w:rPr>
        <w:t>Ведомость размещения искусственного освещения</w:t>
      </w:r>
    </w:p>
    <w:p w:rsidR="00237406" w:rsidRPr="00237406" w:rsidRDefault="00237406" w:rsidP="00237406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237406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237406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Набережная</w:t>
      </w:r>
    </w:p>
    <w:p w:rsidR="00237406" w:rsidRPr="00237406" w:rsidRDefault="00237406" w:rsidP="00237406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237406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237406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0+919</w:t>
      </w:r>
    </w:p>
    <w:p w:rsidR="00237406" w:rsidRPr="00237406" w:rsidRDefault="00237406" w:rsidP="00237406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237406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237406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237406" w:rsidRPr="00237406" w:rsidRDefault="00237406" w:rsidP="00237406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41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42"/>
        <w:gridCol w:w="749"/>
        <w:gridCol w:w="748"/>
        <w:gridCol w:w="1391"/>
        <w:gridCol w:w="1390"/>
        <w:gridCol w:w="1605"/>
        <w:gridCol w:w="1604"/>
        <w:gridCol w:w="1283"/>
      </w:tblGrid>
      <w:tr w:rsidR="00237406" w:rsidRPr="00237406" w:rsidTr="00AB0460">
        <w:trPr>
          <w:cantSplit/>
          <w:trHeight w:val="22"/>
          <w:tblHeader/>
          <w:jc w:val="center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37406" w:rsidRPr="00237406" w:rsidTr="00AB0460">
        <w:trPr>
          <w:trHeight w:val="22"/>
          <w:tblHeader/>
          <w:jc w:val="center"/>
        </w:trPr>
        <w:tc>
          <w:tcPr>
            <w:tcW w:w="64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4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7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39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390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28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237406" w:rsidRPr="00237406" w:rsidTr="00AB0460">
        <w:trPr>
          <w:trHeight w:val="22"/>
          <w:tblHeader/>
          <w:jc w:val="center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237406" w:rsidRPr="00237406" w:rsidTr="00AB0460">
        <w:trPr>
          <w:trHeight w:val="22"/>
          <w:jc w:val="center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23/23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886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406" w:rsidRPr="00237406" w:rsidTr="00AB0460">
        <w:trPr>
          <w:trHeight w:val="22"/>
          <w:jc w:val="center"/>
        </w:trPr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0+28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0+914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23/23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886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</w:tr>
    </w:tbl>
    <w:p w:rsidR="00237406" w:rsidRPr="00237406" w:rsidRDefault="00237406" w:rsidP="00237406">
      <w:pPr>
        <w:rPr>
          <w:rFonts w:ascii="Courier New" w:eastAsia="MS Mincho" w:hAnsi="Courier New" w:cs="Courier New"/>
          <w:sz w:val="20"/>
          <w:szCs w:val="20"/>
        </w:rPr>
      </w:pPr>
    </w:p>
    <w:p w:rsidR="00237406" w:rsidRDefault="00237406" w:rsidP="0023740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37406" w:rsidRDefault="00237406" w:rsidP="0023740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37406" w:rsidRDefault="00237406" w:rsidP="0023740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37406" w:rsidRDefault="00237406" w:rsidP="0023740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37406" w:rsidRDefault="00237406" w:rsidP="0023740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37406" w:rsidRDefault="00237406" w:rsidP="0023740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37406" w:rsidRDefault="00237406" w:rsidP="0023740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37406" w:rsidRDefault="00237406" w:rsidP="0023740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37406" w:rsidRDefault="00237406" w:rsidP="0023740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37406" w:rsidRDefault="00237406" w:rsidP="0023740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37406" w:rsidRPr="00237406" w:rsidRDefault="00237406" w:rsidP="00237406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237406">
        <w:rPr>
          <w:rFonts w:ascii="Arial" w:hAnsi="Arial" w:cs="Arial"/>
          <w:b/>
          <w:bCs/>
          <w:sz w:val="20"/>
          <w:szCs w:val="20"/>
        </w:rPr>
        <w:lastRenderedPageBreak/>
        <w:t>Ведомость размещения пешеходных дорожек (тротуаров)</w:t>
      </w:r>
    </w:p>
    <w:p w:rsidR="00237406" w:rsidRPr="00237406" w:rsidRDefault="00237406" w:rsidP="00237406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237406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237406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Набережная</w:t>
      </w:r>
    </w:p>
    <w:p w:rsidR="00237406" w:rsidRPr="00237406" w:rsidRDefault="00237406" w:rsidP="00237406">
      <w:pPr>
        <w:keepNext/>
        <w:jc w:val="right"/>
        <w:outlineLvl w:val="0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237406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237406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0+919</w:t>
      </w:r>
    </w:p>
    <w:p w:rsidR="00237406" w:rsidRPr="00237406" w:rsidRDefault="00237406" w:rsidP="00237406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237406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237406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237406" w:rsidRPr="00237406" w:rsidRDefault="00237406" w:rsidP="00237406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02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800"/>
        <w:gridCol w:w="914"/>
        <w:gridCol w:w="914"/>
        <w:gridCol w:w="1256"/>
        <w:gridCol w:w="1600"/>
        <w:gridCol w:w="1828"/>
        <w:gridCol w:w="1713"/>
      </w:tblGrid>
      <w:tr w:rsidR="00237406" w:rsidRPr="00237406" w:rsidTr="00AB0460">
        <w:trPr>
          <w:trHeight w:val="22"/>
          <w:tblHeader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237406" w:rsidRPr="00237406" w:rsidTr="00AB0460">
        <w:trPr>
          <w:trHeight w:val="22"/>
          <w:tblHeader/>
          <w:jc w:val="center"/>
        </w:trPr>
        <w:tc>
          <w:tcPr>
            <w:tcW w:w="80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1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91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25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60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</w:tr>
      <w:tr w:rsidR="00237406" w:rsidRPr="00237406" w:rsidTr="00AB0460">
        <w:trPr>
          <w:trHeight w:val="22"/>
          <w:tblHeader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406" w:rsidRPr="00237406" w:rsidRDefault="00237406" w:rsidP="002374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7406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237406" w:rsidRPr="00237406" w:rsidTr="00AB0460">
        <w:trPr>
          <w:trHeight w:val="22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1829,96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406" w:rsidRPr="00237406" w:rsidTr="00AB0460">
        <w:trPr>
          <w:trHeight w:val="22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0+4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0+919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914,98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406" w:rsidRPr="00237406" w:rsidTr="00AB0460">
        <w:trPr>
          <w:trHeight w:val="22"/>
          <w:jc w:val="center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0+4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0+919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  <w:r w:rsidRPr="00237406">
              <w:rPr>
                <w:rFonts w:ascii="Arial" w:hAnsi="Arial" w:cs="Arial"/>
                <w:sz w:val="20"/>
                <w:szCs w:val="20"/>
              </w:rPr>
              <w:t>914,98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406" w:rsidRPr="00237406" w:rsidRDefault="00237406" w:rsidP="002374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7406" w:rsidRPr="00237406" w:rsidRDefault="00237406" w:rsidP="00237406">
      <w:pPr>
        <w:rPr>
          <w:rFonts w:ascii="Courier New" w:eastAsia="MS Mincho" w:hAnsi="Courier New" w:cs="Courier New"/>
          <w:sz w:val="20"/>
          <w:szCs w:val="20"/>
        </w:rPr>
      </w:pPr>
    </w:p>
    <w:p w:rsidR="00237406" w:rsidRPr="00237406" w:rsidRDefault="00237406" w:rsidP="00237406">
      <w:pPr>
        <w:rPr>
          <w:rFonts w:ascii="Courier New" w:eastAsia="MS Mincho" w:hAnsi="Courier New" w:cs="Courier New"/>
          <w:sz w:val="20"/>
          <w:szCs w:val="20"/>
        </w:rPr>
      </w:pPr>
    </w:p>
    <w:p w:rsidR="00237406" w:rsidRPr="007A71E9" w:rsidRDefault="00237406">
      <w:pPr>
        <w:pStyle w:val="a3"/>
        <w:rPr>
          <w:rFonts w:eastAsia="MS Mincho"/>
        </w:rPr>
      </w:pPr>
    </w:p>
    <w:sectPr w:rsidR="00237406" w:rsidRPr="007A71E9" w:rsidSect="00237406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7A71E9"/>
    <w:rsid w:val="001842E0"/>
    <w:rsid w:val="00215347"/>
    <w:rsid w:val="00237406"/>
    <w:rsid w:val="007A71E9"/>
    <w:rsid w:val="00A67F05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F05"/>
    <w:rPr>
      <w:sz w:val="24"/>
      <w:szCs w:val="24"/>
    </w:rPr>
  </w:style>
  <w:style w:type="paragraph" w:styleId="1">
    <w:name w:val="heading 1"/>
    <w:basedOn w:val="a"/>
    <w:next w:val="a"/>
    <w:qFormat/>
    <w:rsid w:val="00A67F05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A67F05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227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2019-06-09T09:04:00Z</cp:lastPrinted>
  <dcterms:created xsi:type="dcterms:W3CDTF">2019-06-09T09:04:00Z</dcterms:created>
  <dcterms:modified xsi:type="dcterms:W3CDTF">2019-06-09T09:04:00Z</dcterms:modified>
</cp:coreProperties>
</file>